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B36C3" w14:textId="77777777" w:rsidR="00953023" w:rsidRDefault="00953023" w:rsidP="009530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PHILIPPE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3409ABA" w14:textId="77777777" w:rsidR="00953023" w:rsidRDefault="00953023" w:rsidP="009530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Leeds, Kent. Husbandman.</w:t>
      </w:r>
    </w:p>
    <w:p w14:paraId="007C9AC8" w14:textId="77777777" w:rsidR="00953023" w:rsidRDefault="00953023" w:rsidP="00953023">
      <w:pPr>
        <w:pStyle w:val="NoSpacing"/>
        <w:rPr>
          <w:rFonts w:cs="Times New Roman"/>
          <w:szCs w:val="24"/>
        </w:rPr>
      </w:pPr>
    </w:p>
    <w:p w14:paraId="474A8987" w14:textId="77777777" w:rsidR="00953023" w:rsidRDefault="00953023" w:rsidP="00953023">
      <w:pPr>
        <w:pStyle w:val="NoSpacing"/>
        <w:rPr>
          <w:rFonts w:cs="Times New Roman"/>
          <w:szCs w:val="24"/>
        </w:rPr>
      </w:pPr>
    </w:p>
    <w:p w14:paraId="118AD398" w14:textId="77777777" w:rsidR="00953023" w:rsidRDefault="00953023" w:rsidP="009530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Pende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15E41B1B" w14:textId="77777777" w:rsidR="00953023" w:rsidRDefault="00953023" w:rsidP="009530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AF086B7" w14:textId="77777777" w:rsidR="00953023" w:rsidRDefault="00953023" w:rsidP="00953023">
      <w:pPr>
        <w:pStyle w:val="NoSpacing"/>
        <w:rPr>
          <w:rFonts w:cs="Times New Roman"/>
          <w:szCs w:val="24"/>
        </w:rPr>
      </w:pPr>
    </w:p>
    <w:p w14:paraId="286D0541" w14:textId="77777777" w:rsidR="00953023" w:rsidRDefault="00953023" w:rsidP="00953023">
      <w:pPr>
        <w:pStyle w:val="NoSpacing"/>
        <w:rPr>
          <w:rFonts w:cs="Times New Roman"/>
          <w:szCs w:val="24"/>
        </w:rPr>
      </w:pPr>
    </w:p>
    <w:p w14:paraId="796F624E" w14:textId="77777777" w:rsidR="00953023" w:rsidRDefault="00953023" w:rsidP="009530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December 2022</w:t>
      </w:r>
    </w:p>
    <w:p w14:paraId="6A6CDD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6F8FF" w14:textId="77777777" w:rsidR="00953023" w:rsidRDefault="00953023" w:rsidP="009139A6">
      <w:r>
        <w:separator/>
      </w:r>
    </w:p>
  </w:endnote>
  <w:endnote w:type="continuationSeparator" w:id="0">
    <w:p w14:paraId="10125142" w14:textId="77777777" w:rsidR="00953023" w:rsidRDefault="009530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8F8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1F0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D7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AB09A" w14:textId="77777777" w:rsidR="00953023" w:rsidRDefault="00953023" w:rsidP="009139A6">
      <w:r>
        <w:separator/>
      </w:r>
    </w:p>
  </w:footnote>
  <w:footnote w:type="continuationSeparator" w:id="0">
    <w:p w14:paraId="037C2B49" w14:textId="77777777" w:rsidR="00953023" w:rsidRDefault="009530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C5A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27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E75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023"/>
    <w:rsid w:val="000666E0"/>
    <w:rsid w:val="002510B7"/>
    <w:rsid w:val="005C130B"/>
    <w:rsid w:val="00826F5C"/>
    <w:rsid w:val="009139A6"/>
    <w:rsid w:val="009448BB"/>
    <w:rsid w:val="00947624"/>
    <w:rsid w:val="00953023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B06FA"/>
  <w15:chartTrackingRefBased/>
  <w15:docId w15:val="{FF29FBC3-BDB2-4D71-893C-D3230AE6A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30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2023-01-26T19:12:00Z</dcterms:created>
  <dcterms:modified xsi:type="dcterms:W3CDTF">2023-01-26T19:13:00Z</dcterms:modified>
</cp:coreProperties>
</file>